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CLERK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Merchant.</w:t>
      </w: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Nicholas Marshall(q.v.) made a plaint of debt against him and John</w:t>
      </w: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Kyrton of Exeter(q.v.).</w:t>
      </w: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03E09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603E09" w:rsidP="00603E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E09" w:rsidRDefault="00603E09" w:rsidP="00564E3C">
      <w:pPr>
        <w:spacing w:after="0" w:line="240" w:lineRule="auto"/>
      </w:pPr>
      <w:r>
        <w:separator/>
      </w:r>
    </w:p>
  </w:endnote>
  <w:endnote w:type="continuationSeparator" w:id="0">
    <w:p w:rsidR="00603E09" w:rsidRDefault="00603E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3E09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E09" w:rsidRDefault="00603E09" w:rsidP="00564E3C">
      <w:pPr>
        <w:spacing w:after="0" w:line="240" w:lineRule="auto"/>
      </w:pPr>
      <w:r>
        <w:separator/>
      </w:r>
    </w:p>
  </w:footnote>
  <w:footnote w:type="continuationSeparator" w:id="0">
    <w:p w:rsidR="00603E09" w:rsidRDefault="00603E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E09"/>
    <w:rsid w:val="00372DC6"/>
    <w:rsid w:val="00564E3C"/>
    <w:rsid w:val="00603E09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475529-E3A0-4BDE-B834-C66DE029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03E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2015-12-11T19:13:00Z</dcterms:created>
  <dcterms:modified xsi:type="dcterms:W3CDTF">2015-12-11T19:14:00Z</dcterms:modified>
</cp:coreProperties>
</file>